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63" w:rsidRDefault="00262763">
      <w:pPr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I.P.S.I.A. L. Cremona</w:t>
      </w:r>
    </w:p>
    <w:p w:rsidR="00262763" w:rsidRDefault="00262763">
      <w:pPr>
        <w:spacing w:line="240" w:lineRule="atLeast"/>
        <w:ind w:right="18"/>
        <w:jc w:val="center"/>
      </w:pPr>
      <w:r>
        <w:rPr>
          <w:rFonts w:ascii="Verdana" w:hAnsi="Verdana" w:cs="Verdana"/>
        </w:rPr>
        <w:t xml:space="preserve">Piazza Marconi, 6 - 27100 Pavia </w:t>
      </w:r>
      <w:r>
        <w:t>Tel: 0382 469271  Fax:  0382 460992</w:t>
      </w:r>
    </w:p>
    <w:p w:rsidR="00262763" w:rsidRDefault="00262763">
      <w:pPr>
        <w:jc w:val="center"/>
        <w:rPr>
          <w:rFonts w:cs="Times New Roman"/>
          <w:sz w:val="40"/>
          <w:szCs w:val="40"/>
          <w:lang w:val="en-GB"/>
        </w:rPr>
      </w:pPr>
      <w:r>
        <w:rPr>
          <w:sz w:val="20"/>
          <w:szCs w:val="20"/>
          <w:lang w:val="en-GB"/>
        </w:rPr>
        <w:t xml:space="preserve">Email uffici: </w:t>
      </w:r>
      <w:r>
        <w:rPr>
          <w:sz w:val="20"/>
          <w:szCs w:val="20"/>
          <w:u w:val="single"/>
          <w:lang w:val="en-GB"/>
        </w:rPr>
        <w:t>ipsia</w:t>
      </w:r>
      <w:r>
        <w:rPr>
          <w:rFonts w:ascii="Artistik" w:hAnsi="Artistik" w:cs="Artistik"/>
          <w:u w:val="single"/>
        </w:rPr>
        <w:t></w:t>
      </w:r>
      <w:r>
        <w:rPr>
          <w:rFonts w:cs="Times New Roman"/>
          <w:sz w:val="20"/>
          <w:szCs w:val="20"/>
          <w:u w:val="single"/>
          <w:lang w:val="en-GB"/>
        </w:rPr>
        <w:t>telnetwork.it</w:t>
      </w:r>
    </w:p>
    <w:p w:rsidR="00262763" w:rsidRDefault="00262763">
      <w:pPr>
        <w:jc w:val="center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</w:rPr>
        <w:t>Anno scolastico</w:t>
      </w:r>
    </w:p>
    <w:p w:rsidR="00262763" w:rsidRDefault="00262763">
      <w:pPr>
        <w:jc w:val="center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</w:rPr>
        <w:t>2013-2014</w:t>
      </w:r>
    </w:p>
    <w:p w:rsidR="00262763" w:rsidRDefault="0026276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DISCIPLINA:  TECNOLOGIE DELL’INFORMAZIONE E DELLA </w:t>
      </w:r>
      <w:r>
        <w:rPr>
          <w:rFonts w:cs="Times New Roman"/>
          <w:sz w:val="20"/>
          <w:szCs w:val="20"/>
        </w:rPr>
        <w:tab/>
        <w:t>COMUNICAZIONE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p w:rsidR="00262763" w:rsidRDefault="0026276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Classi prime MA,MB,MC,AA,AB</w:t>
      </w:r>
    </w:p>
    <w:p w:rsidR="00262763" w:rsidRDefault="00262763">
      <w:pPr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OBBIETTIVI MINIMI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</w:t>
      </w:r>
    </w:p>
    <w:p w:rsidR="00262763" w:rsidRDefault="00262763">
      <w:pPr>
        <w:rPr>
          <w:rFonts w:cs="Times New Roman"/>
          <w:sz w:val="28"/>
          <w:szCs w:val="28"/>
        </w:rPr>
      </w:pPr>
    </w:p>
    <w:p w:rsidR="00262763" w:rsidRDefault="002627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Docenti: Takrouri , Flingeri ,Coppola</w:t>
      </w:r>
    </w:p>
    <w:p w:rsidR="00262763" w:rsidRDefault="00262763">
      <w:pPr>
        <w:jc w:val="center"/>
        <w:rPr>
          <w:rFonts w:cs="Times New Roman"/>
          <w:sz w:val="28"/>
          <w:szCs w:val="28"/>
        </w:rPr>
      </w:pP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Conoscere il computer; 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L’hardware; 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Tipi di computer e periferiche;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Il software; Il ruolo dei sistemi operativi;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il sistema operativo Windows; le caratteristiche del computer; operazioni su file e cartelle; ricerca di file.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Elaborazione testi con Word: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la formattazione, l’editing, copiare e spostare blocchi di testo, il controllo ortografico, ricerca e sostituzione di un testo, la corrispondenza commerciale.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Le reti di computer (pg.176)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La rete INTERNET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  <w:r>
        <w:rPr>
          <w:rFonts w:cs="Times New Roman"/>
          <w:color w:val="000000"/>
        </w:rPr>
        <w:t>Blog e Forum (pg.184)</w:t>
      </w:r>
    </w:p>
    <w:p w:rsidR="00262763" w:rsidRDefault="00262763">
      <w:pPr>
        <w:autoSpaceDE w:val="0"/>
        <w:autoSpaceDN w:val="0"/>
        <w:adjustRightInd w:val="0"/>
        <w:spacing w:before="60"/>
        <w:rPr>
          <w:rFonts w:cs="Times New Roman"/>
          <w:color w:val="000000"/>
        </w:rPr>
      </w:pPr>
    </w:p>
    <w:p w:rsidR="00262763" w:rsidRDefault="00262763">
      <w:p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Pavia     07/06/2014</w:t>
      </w:r>
    </w:p>
    <w:p w:rsidR="00262763" w:rsidRDefault="00262763">
      <w:pPr>
        <w:rPr>
          <w:rFonts w:cs="Times New Roman"/>
        </w:rPr>
      </w:pPr>
      <w:bookmarkStart w:id="0" w:name="_GoBack"/>
      <w:bookmarkEnd w:id="0"/>
    </w:p>
    <w:sectPr w:rsidR="00262763" w:rsidSect="00262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tistik"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763"/>
    <w:rsid w:val="00262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117</Words>
  <Characters>672</Characters>
  <Application>Microsoft Office Outlook</Application>
  <DocSecurity>0</DocSecurity>
  <Lines>0</Lines>
  <Paragraphs>0</Paragraphs>
  <ScaleCrop>false</ScaleCrop>
  <Company>IPSIA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Sami</dc:creator>
  <cp:keywords/>
  <dc:description/>
  <cp:lastModifiedBy>Utente</cp:lastModifiedBy>
  <cp:revision>2</cp:revision>
  <dcterms:created xsi:type="dcterms:W3CDTF">2014-06-04T08:51:00Z</dcterms:created>
  <dcterms:modified xsi:type="dcterms:W3CDTF">2014-06-04T08:51:00Z</dcterms:modified>
</cp:coreProperties>
</file>